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10B5E" w14:textId="18F0B156" w:rsidR="00C45B3E" w:rsidRDefault="00C45B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PALMER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17BBABDF" w14:textId="77777777" w:rsidR="00C45B3E" w:rsidRDefault="00C45B3E" w:rsidP="009139A6">
      <w:pPr>
        <w:pStyle w:val="NoSpacing"/>
        <w:rPr>
          <w:rFonts w:cs="Times New Roman"/>
          <w:szCs w:val="24"/>
        </w:rPr>
      </w:pPr>
    </w:p>
    <w:p w14:paraId="17DE56BB" w14:textId="77777777" w:rsidR="00C45B3E" w:rsidRDefault="00C45B3E" w:rsidP="009139A6">
      <w:pPr>
        <w:pStyle w:val="NoSpacing"/>
        <w:rPr>
          <w:rFonts w:cs="Times New Roman"/>
          <w:szCs w:val="24"/>
        </w:rPr>
      </w:pPr>
    </w:p>
    <w:p w14:paraId="14728608" w14:textId="2C66EB6A" w:rsidR="00C45B3E" w:rsidRDefault="00C45B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Rutland.</w:t>
      </w:r>
    </w:p>
    <w:p w14:paraId="662D3216" w14:textId="7F9BF353" w:rsidR="00C45B3E" w:rsidRDefault="00C45B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p.557)</w:t>
      </w:r>
    </w:p>
    <w:p w14:paraId="58754AF6" w14:textId="77777777" w:rsidR="00C45B3E" w:rsidRDefault="00C45B3E" w:rsidP="009139A6">
      <w:pPr>
        <w:pStyle w:val="NoSpacing"/>
        <w:rPr>
          <w:rFonts w:cs="Times New Roman"/>
          <w:szCs w:val="24"/>
        </w:rPr>
      </w:pPr>
    </w:p>
    <w:p w14:paraId="233787B0" w14:textId="77777777" w:rsidR="00C45B3E" w:rsidRDefault="00C45B3E" w:rsidP="009139A6">
      <w:pPr>
        <w:pStyle w:val="NoSpacing"/>
        <w:rPr>
          <w:rFonts w:cs="Times New Roman"/>
          <w:szCs w:val="24"/>
        </w:rPr>
      </w:pPr>
    </w:p>
    <w:p w14:paraId="28AE7D45" w14:textId="5AD068C1" w:rsidR="00C45B3E" w:rsidRDefault="00C45B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2024</w:t>
      </w:r>
    </w:p>
    <w:p w14:paraId="6E64A28D" w14:textId="77777777" w:rsidR="00C45B3E" w:rsidRPr="00C45B3E" w:rsidRDefault="00C45B3E" w:rsidP="009139A6">
      <w:pPr>
        <w:pStyle w:val="NoSpacing"/>
        <w:rPr>
          <w:rFonts w:cs="Times New Roman"/>
          <w:szCs w:val="24"/>
          <w:u w:val="single"/>
        </w:rPr>
      </w:pPr>
    </w:p>
    <w:sectPr w:rsidR="00C45B3E" w:rsidRPr="00C45B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DDB4D" w14:textId="77777777" w:rsidR="00EE0285" w:rsidRDefault="00EE0285" w:rsidP="009139A6">
      <w:r>
        <w:separator/>
      </w:r>
    </w:p>
  </w:endnote>
  <w:endnote w:type="continuationSeparator" w:id="0">
    <w:p w14:paraId="512E259C" w14:textId="77777777" w:rsidR="00EE0285" w:rsidRDefault="00EE02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87D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B8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F7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9D8D" w14:textId="77777777" w:rsidR="00EE0285" w:rsidRDefault="00EE0285" w:rsidP="009139A6">
      <w:r>
        <w:separator/>
      </w:r>
    </w:p>
  </w:footnote>
  <w:footnote w:type="continuationSeparator" w:id="0">
    <w:p w14:paraId="0CB0CFD0" w14:textId="77777777" w:rsidR="00EE0285" w:rsidRDefault="00EE02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0A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7FB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95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85"/>
    <w:rsid w:val="000666E0"/>
    <w:rsid w:val="00162BE3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45B3E"/>
    <w:rsid w:val="00C71834"/>
    <w:rsid w:val="00CB4ED9"/>
    <w:rsid w:val="00E61DA6"/>
    <w:rsid w:val="00EB3209"/>
    <w:rsid w:val="00EE028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FED9D"/>
  <w15:chartTrackingRefBased/>
  <w15:docId w15:val="{E4978FEF-27DD-4151-B54B-3B03E7F2A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2024-04-07T16:09:00Z</dcterms:created>
  <dcterms:modified xsi:type="dcterms:W3CDTF">2024-04-07T18:22:00Z</dcterms:modified>
</cp:coreProperties>
</file>